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D0" w:rsidRPr="00715E9F" w:rsidRDefault="00E86DD0" w:rsidP="00D95029">
      <w:pPr>
        <w:jc w:val="center"/>
        <w:rPr>
          <w:sz w:val="26"/>
        </w:rPr>
      </w:pPr>
      <w:r w:rsidRPr="00715E9F">
        <w:rPr>
          <w:sz w:val="26"/>
        </w:rPr>
        <w:object w:dxaOrig="90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pt" o:ole="" fillcolor="window">
            <v:imagedata r:id="rId5" o:title=""/>
          </v:shape>
          <o:OLEObject Type="Embed" ProgID="Paint.Picture" ShapeID="_x0000_i1025" DrawAspect="Content" ObjectID="_1580545322" r:id="rId6"/>
        </w:object>
      </w:r>
    </w:p>
    <w:p w:rsidR="00E86DD0" w:rsidRPr="00715E9F" w:rsidRDefault="00E86DD0" w:rsidP="00D95029">
      <w:pPr>
        <w:pStyle w:val="Caption"/>
        <w:rPr>
          <w:noProof w:val="0"/>
          <w:sz w:val="30"/>
        </w:rPr>
      </w:pPr>
      <w:r w:rsidRPr="00715E9F">
        <w:rPr>
          <w:noProof w:val="0"/>
          <w:sz w:val="30"/>
        </w:rPr>
        <w:t>УКРАЇНА</w:t>
      </w:r>
    </w:p>
    <w:p w:rsidR="00E86DD0" w:rsidRPr="00715E9F" w:rsidRDefault="00E86DD0" w:rsidP="00D95029">
      <w:pPr>
        <w:pStyle w:val="Heading2"/>
        <w:rPr>
          <w:i/>
        </w:rPr>
      </w:pPr>
      <w:r w:rsidRPr="00715E9F">
        <w:rPr>
          <w:i/>
        </w:rPr>
        <w:t>Пологівська районна рада</w:t>
      </w:r>
    </w:p>
    <w:p w:rsidR="00E86DD0" w:rsidRPr="00715E9F" w:rsidRDefault="00E86DD0" w:rsidP="00D95029">
      <w:pPr>
        <w:jc w:val="center"/>
        <w:rPr>
          <w:b/>
          <w:i/>
          <w:sz w:val="28"/>
        </w:rPr>
      </w:pPr>
      <w:r w:rsidRPr="00715E9F">
        <w:rPr>
          <w:b/>
          <w:i/>
          <w:sz w:val="28"/>
        </w:rPr>
        <w:t>Запорізької області</w:t>
      </w:r>
    </w:p>
    <w:p w:rsidR="00E86DD0" w:rsidRPr="00715E9F" w:rsidRDefault="00E86DD0" w:rsidP="00D95029">
      <w:pPr>
        <w:pStyle w:val="Heading1"/>
        <w:rPr>
          <w:i/>
          <w:sz w:val="28"/>
          <w:szCs w:val="28"/>
        </w:rPr>
      </w:pPr>
      <w:r w:rsidRPr="00715E9F">
        <w:rPr>
          <w:i/>
          <w:sz w:val="28"/>
          <w:szCs w:val="28"/>
        </w:rPr>
        <w:t xml:space="preserve"> сьомого скликання</w:t>
      </w:r>
    </w:p>
    <w:p w:rsidR="00E86DD0" w:rsidRDefault="00E86DD0" w:rsidP="00A033A6">
      <w:pPr>
        <w:jc w:val="center"/>
        <w:rPr>
          <w:b/>
          <w:i/>
          <w:sz w:val="28"/>
        </w:rPr>
      </w:pPr>
      <w:r w:rsidRPr="00715E9F">
        <w:rPr>
          <w:b/>
          <w:i/>
          <w:sz w:val="28"/>
        </w:rPr>
        <w:t>двадцять п’ята  сесія</w:t>
      </w:r>
    </w:p>
    <w:p w:rsidR="00E86DD0" w:rsidRPr="00715E9F" w:rsidRDefault="00E86DD0" w:rsidP="00A033A6">
      <w:pPr>
        <w:jc w:val="center"/>
        <w:rPr>
          <w:b/>
          <w:i/>
          <w:sz w:val="28"/>
        </w:rPr>
      </w:pPr>
    </w:p>
    <w:p w:rsidR="00E86DD0" w:rsidRPr="00715E9F" w:rsidRDefault="00E86DD0" w:rsidP="00D95029">
      <w:pPr>
        <w:pStyle w:val="Heading1"/>
        <w:rPr>
          <w:i/>
          <w:sz w:val="28"/>
          <w:szCs w:val="28"/>
        </w:rPr>
      </w:pPr>
      <w:r w:rsidRPr="00715E9F">
        <w:rPr>
          <w:i/>
          <w:sz w:val="28"/>
          <w:szCs w:val="28"/>
        </w:rPr>
        <w:t>Р і ш е н н я</w:t>
      </w:r>
    </w:p>
    <w:p w:rsidR="00E86DD0" w:rsidRPr="00715E9F" w:rsidRDefault="00E86DD0" w:rsidP="00D95029">
      <w:pPr>
        <w:rPr>
          <w:i/>
          <w:szCs w:val="28"/>
        </w:rPr>
      </w:pPr>
    </w:p>
    <w:p w:rsidR="00E86DD0" w:rsidRPr="006953B1" w:rsidRDefault="00E86DD0" w:rsidP="00806E7E">
      <w:pPr>
        <w:rPr>
          <w:sz w:val="28"/>
          <w:u w:val="single"/>
        </w:rPr>
      </w:pPr>
      <w:r>
        <w:rPr>
          <w:sz w:val="28"/>
        </w:rPr>
        <w:t xml:space="preserve">16 лютого 2018 року                                                                                       № </w:t>
      </w:r>
      <w:r>
        <w:rPr>
          <w:sz w:val="28"/>
          <w:u w:val="single"/>
        </w:rPr>
        <w:t xml:space="preserve">  38</w:t>
      </w:r>
    </w:p>
    <w:p w:rsidR="00E86DD0" w:rsidRDefault="00E86DD0">
      <w:pPr>
        <w:rPr>
          <w:sz w:val="28"/>
          <w:szCs w:val="28"/>
        </w:rPr>
      </w:pPr>
    </w:p>
    <w:p w:rsidR="00E86DD0" w:rsidRDefault="00E86DD0" w:rsidP="00C40C79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затвердження нової редакції статуту комунального підприємства «Пологівське радіомовлення» Пологівської районної ради Запорізької області </w:t>
      </w:r>
    </w:p>
    <w:p w:rsidR="00E86DD0" w:rsidRDefault="00E86DD0" w:rsidP="00D95029">
      <w:pPr>
        <w:jc w:val="both"/>
        <w:rPr>
          <w:sz w:val="28"/>
          <w:szCs w:val="28"/>
        </w:rPr>
      </w:pPr>
    </w:p>
    <w:p w:rsidR="00E86DD0" w:rsidRDefault="00E86DD0" w:rsidP="00D95029">
      <w:pPr>
        <w:jc w:val="both"/>
        <w:rPr>
          <w:sz w:val="28"/>
          <w:szCs w:val="28"/>
        </w:rPr>
      </w:pPr>
    </w:p>
    <w:p w:rsidR="00E86DD0" w:rsidRPr="00D95029" w:rsidRDefault="00E86DD0" w:rsidP="001D6EA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95029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43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12 </w:t>
      </w:r>
      <w:r w:rsidRPr="00D95029">
        <w:rPr>
          <w:rFonts w:ascii="Times New Roman" w:hAnsi="Times New Roman" w:cs="Times New Roman"/>
          <w:sz w:val="28"/>
          <w:szCs w:val="28"/>
          <w:lang w:val="uk-UA"/>
        </w:rPr>
        <w:t>Закону України «</w:t>
      </w:r>
      <w:r w:rsidRPr="00D95029">
        <w:rPr>
          <w:rFonts w:ascii="Times New Roman" w:hAnsi="Times New Roman" w:cs="Times New Roman"/>
          <w:bCs/>
          <w:sz w:val="28"/>
          <w:szCs w:val="28"/>
          <w:lang w:val="uk-UA"/>
        </w:rPr>
        <w:t>Про телебачення і радіомовлення»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A033A6">
        <w:rPr>
          <w:lang w:val="uk-UA"/>
        </w:rPr>
        <w:t xml:space="preserve"> </w:t>
      </w:r>
      <w:r w:rsidRPr="00A033A6"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«Про державну реєстрацію юридичних осіб та фізичних  осіб-підприємців та громадських формувань», </w:t>
      </w:r>
      <w:r w:rsidRPr="00D95029">
        <w:rPr>
          <w:rFonts w:ascii="Times New Roman" w:hAnsi="Times New Roman" w:cs="Times New Roman"/>
          <w:sz w:val="28"/>
          <w:szCs w:val="28"/>
          <w:lang w:val="uk-UA"/>
        </w:rPr>
        <w:t>Пологівська районна рада Запорізької області  вирішила:</w:t>
      </w:r>
    </w:p>
    <w:p w:rsidR="00E86DD0" w:rsidRDefault="00E86DD0" w:rsidP="00D95029">
      <w:pPr>
        <w:jc w:val="both"/>
        <w:rPr>
          <w:sz w:val="28"/>
          <w:szCs w:val="28"/>
        </w:rPr>
      </w:pPr>
    </w:p>
    <w:p w:rsidR="00E86DD0" w:rsidRDefault="00E86DD0" w:rsidP="00C40C79">
      <w:pPr>
        <w:pStyle w:val="ListParagraph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статуту комунального підприємства «Пологівське     радіомовлення» Пологівської районної ради Запорізької області, а саме доповнити статут пунктом 4.3. наступного змісту: </w:t>
      </w:r>
    </w:p>
    <w:p w:rsidR="00E86DD0" w:rsidRPr="00C40C79" w:rsidRDefault="00E86DD0" w:rsidP="00806E7E">
      <w:pPr>
        <w:pStyle w:val="HTMLPreformatted"/>
        <w:shd w:val="clear" w:color="auto" w:fill="FFFFFF"/>
        <w:tabs>
          <w:tab w:val="clear" w:pos="916"/>
          <w:tab w:val="left" w:pos="0"/>
        </w:tabs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0C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«Комунальне підприємство «Пологівське радіомовлення» Пологівської районної ради Запорізької області створює у складі </w:t>
      </w:r>
      <w:r w:rsidRPr="00C40C7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  <w:t>органів його управління спеціальний наглядовий орган (редакційну раду тощо), половина складу якої призначається Засновником, а половина обирається творчим колективом підприємства. Засновник  затверджує редакційний статут».</w:t>
      </w:r>
    </w:p>
    <w:p w:rsidR="00E86DD0" w:rsidRPr="001D6EAD" w:rsidRDefault="00E86DD0" w:rsidP="001D6EAD">
      <w:pPr>
        <w:pStyle w:val="HTMLPreformatted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2. </w:t>
      </w:r>
      <w:r w:rsidRPr="001D6EA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нову редакцію статуту комунального підприємства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D6EAD">
        <w:rPr>
          <w:rFonts w:ascii="Times New Roman" w:hAnsi="Times New Roman" w:cs="Times New Roman"/>
          <w:sz w:val="28"/>
          <w:szCs w:val="28"/>
          <w:lang w:val="uk-UA"/>
        </w:rPr>
        <w:t>Пологівське радіомовлення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1D6EAD">
        <w:rPr>
          <w:rFonts w:ascii="Times New Roman" w:hAnsi="Times New Roman" w:cs="Times New Roman"/>
          <w:sz w:val="28"/>
          <w:szCs w:val="28"/>
          <w:lang w:val="uk-UA"/>
        </w:rPr>
        <w:t xml:space="preserve"> Пологівської районної ради Запорізької області (додається).</w:t>
      </w:r>
    </w:p>
    <w:p w:rsidR="00E86DD0" w:rsidRDefault="00E86DD0" w:rsidP="001D6E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15E9F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86DD0" w:rsidRDefault="00E86DD0" w:rsidP="00D95029">
      <w:pPr>
        <w:jc w:val="both"/>
        <w:rPr>
          <w:sz w:val="28"/>
        </w:rPr>
      </w:pPr>
    </w:p>
    <w:p w:rsidR="00E86DD0" w:rsidRDefault="00E86DD0" w:rsidP="00D95029">
      <w:pPr>
        <w:jc w:val="both"/>
        <w:rPr>
          <w:sz w:val="28"/>
        </w:rPr>
      </w:pPr>
    </w:p>
    <w:p w:rsidR="00E86DD0" w:rsidRPr="00715E9F" w:rsidRDefault="00E86DD0" w:rsidP="00D95029">
      <w:pPr>
        <w:jc w:val="both"/>
        <w:rPr>
          <w:sz w:val="28"/>
        </w:rPr>
      </w:pPr>
    </w:p>
    <w:p w:rsidR="00E86DD0" w:rsidRPr="00715E9F" w:rsidRDefault="00E86DD0" w:rsidP="00D95029">
      <w:pPr>
        <w:jc w:val="both"/>
        <w:rPr>
          <w:sz w:val="28"/>
        </w:rPr>
      </w:pPr>
      <w:r w:rsidRPr="00715E9F">
        <w:rPr>
          <w:sz w:val="28"/>
        </w:rPr>
        <w:t xml:space="preserve">Голова ради                                                      </w:t>
      </w:r>
      <w:r>
        <w:rPr>
          <w:sz w:val="28"/>
        </w:rPr>
        <w:t xml:space="preserve">                               </w:t>
      </w:r>
      <w:r w:rsidRPr="00715E9F">
        <w:rPr>
          <w:sz w:val="28"/>
        </w:rPr>
        <w:t xml:space="preserve">  О.П.</w:t>
      </w:r>
      <w:r>
        <w:rPr>
          <w:sz w:val="28"/>
        </w:rPr>
        <w:t xml:space="preserve"> </w:t>
      </w:r>
      <w:r w:rsidRPr="00715E9F">
        <w:rPr>
          <w:sz w:val="28"/>
        </w:rPr>
        <w:t xml:space="preserve">Покутній    </w:t>
      </w:r>
    </w:p>
    <w:p w:rsidR="00E86DD0" w:rsidRPr="00715E9F" w:rsidRDefault="00E86DD0" w:rsidP="00D95029">
      <w:pPr>
        <w:jc w:val="both"/>
        <w:rPr>
          <w:sz w:val="28"/>
        </w:rPr>
      </w:pPr>
      <w:r w:rsidRPr="00715E9F">
        <w:rPr>
          <w:sz w:val="28"/>
        </w:rPr>
        <w:t xml:space="preserve">      </w:t>
      </w:r>
    </w:p>
    <w:sectPr w:rsidR="00E86DD0" w:rsidRPr="00715E9F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10257"/>
    <w:multiLevelType w:val="hybridMultilevel"/>
    <w:tmpl w:val="CA8031B4"/>
    <w:lvl w:ilvl="0" w:tplc="F9FCB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029"/>
    <w:rsid w:val="000039FA"/>
    <w:rsid w:val="001C539C"/>
    <w:rsid w:val="001D6EAD"/>
    <w:rsid w:val="001E642A"/>
    <w:rsid w:val="00287A69"/>
    <w:rsid w:val="002E1987"/>
    <w:rsid w:val="00310D38"/>
    <w:rsid w:val="00380D8D"/>
    <w:rsid w:val="003E4509"/>
    <w:rsid w:val="006953B1"/>
    <w:rsid w:val="00715E9F"/>
    <w:rsid w:val="00806E7E"/>
    <w:rsid w:val="00973BC1"/>
    <w:rsid w:val="0099394D"/>
    <w:rsid w:val="00A033A6"/>
    <w:rsid w:val="00B436B5"/>
    <w:rsid w:val="00C40C79"/>
    <w:rsid w:val="00C51E9E"/>
    <w:rsid w:val="00C5773B"/>
    <w:rsid w:val="00CF4522"/>
    <w:rsid w:val="00D95029"/>
    <w:rsid w:val="00DF084C"/>
    <w:rsid w:val="00E8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029"/>
    <w:rPr>
      <w:rFonts w:ascii="Times New Roman" w:eastAsia="Times New Roman" w:hAnsi="Times New Roman"/>
      <w:sz w:val="24"/>
      <w:szCs w:val="24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502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95029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95029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95029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D95029"/>
    <w:pPr>
      <w:jc w:val="center"/>
    </w:pPr>
    <w:rPr>
      <w:b/>
      <w:i/>
      <w:noProof/>
      <w:sz w:val="3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D95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95029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950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1D6E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D6EAD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4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1</Pages>
  <Words>251</Words>
  <Characters>1433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Plevako</cp:lastModifiedBy>
  <cp:revision>10</cp:revision>
  <cp:lastPrinted>2018-02-19T09:36:00Z</cp:lastPrinted>
  <dcterms:created xsi:type="dcterms:W3CDTF">2018-02-12T11:06:00Z</dcterms:created>
  <dcterms:modified xsi:type="dcterms:W3CDTF">2018-02-19T09:36:00Z</dcterms:modified>
</cp:coreProperties>
</file>